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98A" w:rsidRPr="006D7A3B" w:rsidRDefault="0016098A" w:rsidP="0016098A">
      <w:pPr>
        <w:tabs>
          <w:tab w:val="left" w:pos="426"/>
          <w:tab w:val="left" w:pos="709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6D7A3B">
        <w:rPr>
          <w:rFonts w:asciiTheme="minorHAnsi" w:hAnsiTheme="minorHAnsi" w:cstheme="minorHAnsi"/>
          <w:b/>
        </w:rPr>
        <w:t>ANEXO XII</w:t>
      </w:r>
      <w:r w:rsidR="000E2410" w:rsidRPr="006D7A3B">
        <w:rPr>
          <w:rFonts w:asciiTheme="minorHAnsi" w:hAnsiTheme="minorHAnsi" w:cstheme="minorHAnsi"/>
          <w:b/>
        </w:rPr>
        <w:t>I</w:t>
      </w:r>
    </w:p>
    <w:p w:rsidR="0016098A" w:rsidRPr="006D7A3B" w:rsidRDefault="0016098A" w:rsidP="0016098A">
      <w:pPr>
        <w:tabs>
          <w:tab w:val="left" w:pos="426"/>
          <w:tab w:val="left" w:pos="709"/>
        </w:tabs>
        <w:jc w:val="center"/>
        <w:rPr>
          <w:rFonts w:asciiTheme="minorHAnsi" w:hAnsiTheme="minorHAnsi" w:cstheme="minorHAnsi"/>
          <w:b/>
        </w:rPr>
      </w:pPr>
      <w:r w:rsidRPr="006D7A3B">
        <w:rPr>
          <w:rFonts w:asciiTheme="minorHAnsi" w:hAnsiTheme="minorHAnsi" w:cstheme="minorHAnsi"/>
          <w:b/>
        </w:rPr>
        <w:t>REQUERIMENTO DE SOLICITAÇÃO DE ISENÇÃO</w:t>
      </w:r>
    </w:p>
    <w:tbl>
      <w:tblPr>
        <w:tblW w:w="1041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831"/>
        <w:gridCol w:w="957"/>
        <w:gridCol w:w="623"/>
        <w:gridCol w:w="278"/>
        <w:gridCol w:w="1700"/>
        <w:gridCol w:w="145"/>
        <w:gridCol w:w="281"/>
        <w:gridCol w:w="1417"/>
        <w:gridCol w:w="995"/>
        <w:gridCol w:w="429"/>
        <w:gridCol w:w="844"/>
        <w:gridCol w:w="1917"/>
      </w:tblGrid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AO MAGNIFICO REITOR DO IFMT.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NOME: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bookmarkStart w:id="0" w:name="_GoBack"/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bookmarkEnd w:id="0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78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FILIAÇÃO</w:t>
            </w: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PAI: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78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MÃE: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N.º RG</w:t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Org. Expedidor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Nº CPF</w:t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Renda familiar </w:t>
            </w:r>
            <w:r w:rsidRPr="006D7A3B">
              <w:rPr>
                <w:rFonts w:asciiTheme="minorHAnsi" w:hAnsiTheme="minorHAnsi" w:cstheme="minorHAnsi"/>
                <w:i/>
                <w:sz w:val="20"/>
                <w:szCs w:val="20"/>
              </w:rPr>
              <w:t>per capita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bruta</w:t>
            </w:r>
          </w:p>
        </w:tc>
      </w:tr>
      <w:tr w:rsidR="0016098A" w:rsidRPr="006D7A3B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ENDEREÇO COMPLETO: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BAIRRO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CEP</w:t>
            </w:r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TELEFONE</w:t>
            </w:r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CELULAR</w:t>
            </w:r>
          </w:p>
        </w:tc>
      </w:tr>
      <w:tr w:rsidR="0016098A" w:rsidRPr="006D7A3B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" w:name="Texto9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2" w:name="Texto10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3" w:name="Texto11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4" w:name="Texto12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16098A" w:rsidRPr="006D7A3B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DATA DE NASCIMENTO</w:t>
            </w:r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NATURALIDADE</w:t>
            </w:r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OPÇÃO DE CURSO</w:t>
            </w:r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TURNO</w:t>
            </w:r>
          </w:p>
        </w:tc>
      </w:tr>
      <w:tr w:rsidR="0016098A" w:rsidRPr="006D7A3B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5" w:name="Texto13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6" w:name="Texto14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7" w:name="Texto15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Matutino</w:t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Vespertino</w:t>
            </w:r>
          </w:p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Noturno</w:t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</w:r>
            <w:r w:rsidR="00D23A7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Integral</w:t>
            </w:r>
          </w:p>
        </w:tc>
      </w:tr>
      <w:tr w:rsidR="0016098A" w:rsidRPr="006D7A3B" w:rsidTr="00070EB7">
        <w:trPr>
          <w:trHeight w:val="340"/>
          <w:jc w:val="center"/>
        </w:trPr>
        <w:tc>
          <w:tcPr>
            <w:tcW w:w="481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NÚMERO DO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NIS</w:t>
            </w:r>
            <w:r w:rsidR="00070EB7"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(PIS/PASEP)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OU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CADÚNICO</w:t>
            </w:r>
          </w:p>
        </w:tc>
        <w:tc>
          <w:tcPr>
            <w:tcW w:w="56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Vem mui respeitosamente requerer de V. Mag.ª a isenção da taxa de inscrição para o processo seletivo regido pelo Edital acima especificado.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RELAÇÃO DE DOCUMENTOS EM ANEXO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47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Formulário de solicitação de isenção, fornecido pelo IFMT, totalmente preenchido, sem rasuras, assinado e datado pelo candidato ou por seu responsável no ato do pedido de isenção.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16098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o </w:t>
            </w:r>
            <w:r w:rsidR="00BA111D" w:rsidRPr="006D7A3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ENSINO MÉDIO</w:t>
            </w:r>
            <w:r w:rsidR="00BA111D"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na rede pública de ensino (municipal, estadual ou federal) e/ou declaração da instituição particular, informando que o c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andidato recebeu bolsa integral, conforme prevê a alínea “</w:t>
            </w:r>
            <w:r w:rsidR="006D7A3B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” do subitem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5.2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do Edital.</w:t>
            </w:r>
          </w:p>
        </w:tc>
      </w:tr>
      <w:tr w:rsidR="00927C6E" w:rsidRPr="006D7A3B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927C6E" w:rsidRPr="006D7A3B" w:rsidRDefault="00A75217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27C6E" w:rsidRPr="006D7A3B" w:rsidRDefault="00927C6E" w:rsidP="0016098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a </w:t>
            </w:r>
            <w:r w:rsidR="00BA111D" w:rsidRPr="006D7A3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GRADUAÇÃO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na rede pública de ensino (municipal, estadual ou federal) e/ou declaração da instituição particular, informando que o c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andidato recebeu bolsa integral, conforme prevê a alínea “</w:t>
            </w:r>
            <w:r w:rsidR="006D7A3B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” do subitem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5.2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do Edital.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28"/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Para comprovação da renda bruta familiar, enviar o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comprovante de cadastro no CadÚnico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OU todos os documentos listados abaixo.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0E2410" w:rsidP="00AB7622">
            <w:pPr>
              <w:pStyle w:val="PargrafodaLista1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Cadastro no CadÚnico com Certidão de Cadastro atualizada</w:t>
            </w:r>
            <w:r w:rsidR="0016098A" w:rsidRPr="006D7A3B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098A" w:rsidRPr="006D7A3B">
              <w:rPr>
                <w:rFonts w:asciiTheme="minorHAnsi" w:hAnsiTheme="minorHAnsi" w:cstheme="minorHAnsi"/>
                <w:sz w:val="20"/>
                <w:szCs w:val="20"/>
              </w:rPr>
              <w:t>ou;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pStyle w:val="PargrafodaLista1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Relação das pessoas que compõem a renda </w:t>
            </w:r>
            <w:r w:rsidRPr="00A053A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familiar (Anexo III).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Comprovantes de renda bruta familiar per capita igual ou inferior a </w:t>
            </w:r>
            <w:r w:rsidR="007E107D">
              <w:rPr>
                <w:rFonts w:asciiTheme="minorHAnsi" w:hAnsiTheme="minorHAnsi" w:cstheme="minorHAnsi"/>
                <w:sz w:val="20"/>
                <w:szCs w:val="20"/>
              </w:rPr>
              <w:t>0,5 (meio)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salário mínimo, como holerite, contrato de trabalho, carteira de trabalho e previdência social (CTPS), das páginas que contenham fotografia, identificação e anotação do último contrato (com alterações salariais) e da primeira página subsequente de todas as pessoas do núcleo familiar que trabalham.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253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Declaração de ausência de renda de todas as pessoas do núcleo familiar que não </w:t>
            </w:r>
            <w:r w:rsidRPr="00A053AD">
              <w:rPr>
                <w:rFonts w:asciiTheme="minorHAnsi" w:hAnsiTheme="minorHAnsi" w:cstheme="minorHAnsi"/>
                <w:sz w:val="20"/>
                <w:szCs w:val="20"/>
              </w:rPr>
              <w:t>trabalham (Anexo V)</w:t>
            </w:r>
          </w:p>
        </w:tc>
      </w:tr>
      <w:tr w:rsidR="0016098A" w:rsidRPr="006D7A3B" w:rsidTr="007E107D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Selecionar11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</w:r>
            <w:r w:rsidR="00D23A7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7E107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Cópia da certidão de nascimento ou carteira de identidade dos menores de 18 anos que compõem o núcleo familiar.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Atenção: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 falta de assinatura, o não preenchimento integral do formulário de pedido de isenção</w:t>
            </w:r>
            <w:r w:rsidRPr="006D7A3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ou a ausência de quaisquer documentos requeridos, conforme prevê o edital, indeferirá a solicitação da taxa de isenção.</w:t>
            </w:r>
          </w:p>
        </w:tc>
      </w:tr>
    </w:tbl>
    <w:p w:rsidR="0016098A" w:rsidRPr="006D7A3B" w:rsidRDefault="0016098A" w:rsidP="0016098A">
      <w:pPr>
        <w:rPr>
          <w:rFonts w:asciiTheme="minorHAnsi" w:hAnsiTheme="minorHAnsi" w:cstheme="minorHAnsi"/>
          <w:sz w:val="20"/>
          <w:szCs w:val="20"/>
        </w:rPr>
      </w:pPr>
    </w:p>
    <w:p w:rsidR="0016098A" w:rsidRPr="006D7A3B" w:rsidRDefault="0016098A" w:rsidP="0016098A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16098A" w:rsidRPr="006D7A3B" w:rsidRDefault="006D7A3B" w:rsidP="000E2410">
      <w:pPr>
        <w:ind w:right="140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Texto16"/>
            <w:enabled/>
            <w:calcOnExit w:val="0"/>
            <w:textInput>
              <w:default w:val="________________, ______ de ___________ de 2025."/>
            </w:textInput>
          </w:ffData>
        </w:fldChar>
      </w:r>
      <w:bookmarkStart w:id="9" w:name="Texto16"/>
      <w:r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t>________________, ______ de ___________ de 2025.</w:t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</w:p>
    <w:p w:rsidR="0016098A" w:rsidRPr="006D7A3B" w:rsidRDefault="0016098A" w:rsidP="0016098A">
      <w:pPr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1043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0437"/>
      </w:tblGrid>
      <w:tr w:rsidR="0016098A" w:rsidRPr="006D7A3B" w:rsidTr="00AB7622">
        <w:trPr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ASSINATURA DO CANDIDATO</w:t>
            </w:r>
          </w:p>
        </w:tc>
      </w:tr>
      <w:tr w:rsidR="0016098A" w:rsidRPr="006D7A3B" w:rsidTr="00927C6E">
        <w:trPr>
          <w:trHeight w:val="287"/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E2410" w:rsidRPr="006D7A3B" w:rsidRDefault="000E2410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E2410" w:rsidRPr="006D7A3B" w:rsidRDefault="000E2410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6098A" w:rsidRPr="006D7A3B" w:rsidRDefault="0016098A" w:rsidP="0016098A">
      <w:pPr>
        <w:jc w:val="center"/>
        <w:rPr>
          <w:rFonts w:asciiTheme="minorHAnsi" w:hAnsiTheme="minorHAnsi" w:cstheme="minorHAnsi"/>
          <w:sz w:val="2"/>
          <w:szCs w:val="16"/>
        </w:rPr>
      </w:pPr>
    </w:p>
    <w:p w:rsidR="0016098A" w:rsidRPr="006D7A3B" w:rsidRDefault="0016098A" w:rsidP="0016098A">
      <w:pPr>
        <w:tabs>
          <w:tab w:val="left" w:pos="426"/>
          <w:tab w:val="left" w:pos="709"/>
        </w:tabs>
        <w:rPr>
          <w:rFonts w:asciiTheme="minorHAnsi" w:hAnsiTheme="minorHAnsi" w:cstheme="minorHAnsi"/>
          <w:b/>
        </w:rPr>
      </w:pPr>
    </w:p>
    <w:sectPr w:rsidR="0016098A" w:rsidRPr="006D7A3B" w:rsidSect="00927C6E">
      <w:headerReference w:type="default" r:id="rId7"/>
      <w:footerReference w:type="default" r:id="rId8"/>
      <w:pgSz w:w="11906" w:h="16838"/>
      <w:pgMar w:top="567" w:right="567" w:bottom="567" w:left="567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6BC" w:rsidRDefault="000636BC" w:rsidP="0098632C">
      <w:r>
        <w:separator/>
      </w:r>
    </w:p>
  </w:endnote>
  <w:endnote w:type="continuationSeparator" w:id="0">
    <w:p w:rsidR="000636BC" w:rsidRDefault="000636BC" w:rsidP="009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4E4">
      <w:rPr>
        <w:noProof/>
      </w:rPr>
      <w:t>1</w:t>
    </w:r>
    <w:r>
      <w:fldChar w:fldCharType="end"/>
    </w:r>
    <w:r>
      <w:t>/</w:t>
    </w:r>
    <w:r w:rsidR="00D23A7F">
      <w:fldChar w:fldCharType="begin"/>
    </w:r>
    <w:r w:rsidR="00D23A7F">
      <w:instrText xml:space="preserve"> NUMPAGES   \* MERGEFORMAT </w:instrText>
    </w:r>
    <w:r w:rsidR="00D23A7F">
      <w:fldChar w:fldCharType="separate"/>
    </w:r>
    <w:r w:rsidR="00D834E4">
      <w:rPr>
        <w:noProof/>
      </w:rPr>
      <w:t>1</w:t>
    </w:r>
    <w:r w:rsidR="00D23A7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6BC" w:rsidRDefault="000636BC" w:rsidP="0098632C">
      <w:r>
        <w:separator/>
      </w:r>
    </w:p>
  </w:footnote>
  <w:footnote w:type="continuationSeparator" w:id="0">
    <w:p w:rsidR="000636BC" w:rsidRDefault="000636BC" w:rsidP="009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10" w:rsidRDefault="000E2410" w:rsidP="000E2410">
    <w:pPr>
      <w:jc w:val="center"/>
    </w:pPr>
    <w:r>
      <w:rPr>
        <w:noProof/>
      </w:rPr>
      <w:drawing>
        <wp:inline distT="0" distB="0" distL="114300" distR="114300" wp14:anchorId="14823704" wp14:editId="6285532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bookmarkStart w:id="10" w:name="_Hlk108688793"/>
    <w:bookmarkStart w:id="11" w:name="_Hlk108688794"/>
    <w:r w:rsidRPr="006D7A3B">
      <w:rPr>
        <w:rFonts w:cstheme="minorHAnsi"/>
        <w:b/>
        <w:sz w:val="16"/>
        <w:szCs w:val="16"/>
      </w:rPr>
      <w:t>MINISTÉRIO DA EDUCAÇÃO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SECRETARIA DE EDUCAÇÃO PROFISSIONAL E TECNOLÓGICA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INSTITUTO FEDERAL DE EDUCAÇÃO, CIÊNCIA E TECNOLOGIA DE MATO GROSSO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DIRETORIA DE POLÍTICAS DE INGRESSO E SELEÇÕES</w:t>
    </w:r>
  </w:p>
  <w:bookmarkEnd w:id="10"/>
  <w:bookmarkEnd w:id="11"/>
  <w:p w:rsidR="00B45088" w:rsidRPr="006D7A3B" w:rsidRDefault="006D7A3B" w:rsidP="006D7A3B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6D7A3B" w:rsidRPr="006D7A3B" w:rsidRDefault="006D7A3B" w:rsidP="006D7A3B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t3F0NTaACvUyq7XjYRQW9l4RhFFr61kkceQxne14OOUwdTMbcspa4NpxP2/N7XqEDBaO/NjtZk0/U+LoVQTQ==" w:salt="OgbIBFK9H+mM8IjAC8T8b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1D7C"/>
    <w:rsid w:val="00053BC2"/>
    <w:rsid w:val="000636BC"/>
    <w:rsid w:val="00070EB7"/>
    <w:rsid w:val="000813A2"/>
    <w:rsid w:val="00081F45"/>
    <w:rsid w:val="000D039C"/>
    <w:rsid w:val="000E2410"/>
    <w:rsid w:val="000F7C8F"/>
    <w:rsid w:val="00102403"/>
    <w:rsid w:val="001068FB"/>
    <w:rsid w:val="00125210"/>
    <w:rsid w:val="001442BF"/>
    <w:rsid w:val="0016098A"/>
    <w:rsid w:val="00186120"/>
    <w:rsid w:val="001A6A06"/>
    <w:rsid w:val="001B0262"/>
    <w:rsid w:val="001C3935"/>
    <w:rsid w:val="001D095D"/>
    <w:rsid w:val="002541C8"/>
    <w:rsid w:val="00347D85"/>
    <w:rsid w:val="003650C7"/>
    <w:rsid w:val="0036620C"/>
    <w:rsid w:val="003A778C"/>
    <w:rsid w:val="003B67C2"/>
    <w:rsid w:val="00401945"/>
    <w:rsid w:val="0041288D"/>
    <w:rsid w:val="004362B0"/>
    <w:rsid w:val="004A47DF"/>
    <w:rsid w:val="004C0DB0"/>
    <w:rsid w:val="004D1F49"/>
    <w:rsid w:val="004E2143"/>
    <w:rsid w:val="00510BA2"/>
    <w:rsid w:val="00550E4F"/>
    <w:rsid w:val="005A15BD"/>
    <w:rsid w:val="005E5DDA"/>
    <w:rsid w:val="00655DE8"/>
    <w:rsid w:val="00687F8C"/>
    <w:rsid w:val="006D108A"/>
    <w:rsid w:val="006D7A3B"/>
    <w:rsid w:val="006F2D1C"/>
    <w:rsid w:val="00716E0B"/>
    <w:rsid w:val="007C000B"/>
    <w:rsid w:val="007E107D"/>
    <w:rsid w:val="00827001"/>
    <w:rsid w:val="008873F8"/>
    <w:rsid w:val="00894641"/>
    <w:rsid w:val="008B06B1"/>
    <w:rsid w:val="00927C6E"/>
    <w:rsid w:val="00940501"/>
    <w:rsid w:val="009634C0"/>
    <w:rsid w:val="0098632C"/>
    <w:rsid w:val="009A1B77"/>
    <w:rsid w:val="009D035E"/>
    <w:rsid w:val="009D2635"/>
    <w:rsid w:val="009E324A"/>
    <w:rsid w:val="009F1853"/>
    <w:rsid w:val="00A053AD"/>
    <w:rsid w:val="00A21E1D"/>
    <w:rsid w:val="00A34CDE"/>
    <w:rsid w:val="00A75217"/>
    <w:rsid w:val="00A9542F"/>
    <w:rsid w:val="00AF3D62"/>
    <w:rsid w:val="00B04BC8"/>
    <w:rsid w:val="00B06EC0"/>
    <w:rsid w:val="00B45088"/>
    <w:rsid w:val="00B46765"/>
    <w:rsid w:val="00B6600B"/>
    <w:rsid w:val="00B67F82"/>
    <w:rsid w:val="00BA111D"/>
    <w:rsid w:val="00BE2943"/>
    <w:rsid w:val="00CD6413"/>
    <w:rsid w:val="00D12DEC"/>
    <w:rsid w:val="00D23A7F"/>
    <w:rsid w:val="00D774EB"/>
    <w:rsid w:val="00D834E4"/>
    <w:rsid w:val="00D9003B"/>
    <w:rsid w:val="00E42B6F"/>
    <w:rsid w:val="00EA360D"/>
    <w:rsid w:val="00ED0DD1"/>
    <w:rsid w:val="00ED529A"/>
    <w:rsid w:val="00F10A5B"/>
    <w:rsid w:val="00F130C1"/>
    <w:rsid w:val="00F150D6"/>
    <w:rsid w:val="00F4235A"/>
    <w:rsid w:val="00FA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631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suppressAutoHyphens w:val="0"/>
      <w:autoSpaceDE w:val="0"/>
      <w:autoSpaceDN w:val="0"/>
      <w:jc w:val="center"/>
      <w:outlineLvl w:val="0"/>
    </w:pPr>
    <w:rPr>
      <w:rFonts w:ascii="Calibri" w:eastAsia="Calibri" w:hAnsi="Calibri" w:cs="Calibri"/>
      <w:b/>
      <w:bCs/>
      <w:color w:val="auto"/>
      <w:kern w:val="0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kern w:val="0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uppressAutoHyphens w:val="0"/>
      <w:spacing w:before="100" w:beforeAutospacing="1" w:after="100" w:afterAutospacing="1"/>
    </w:pPr>
    <w:rPr>
      <w:color w:val="auto"/>
      <w:kern w:val="0"/>
    </w:rPr>
  </w:style>
  <w:style w:type="paragraph" w:customStyle="1" w:styleId="PargrafodaLista1">
    <w:name w:val="Parágrafo da Lista1"/>
    <w:basedOn w:val="Normal"/>
    <w:rsid w:val="00B04BC8"/>
    <w:pPr>
      <w:ind w:left="720"/>
      <w:contextualSpacing/>
    </w:pPr>
  </w:style>
  <w:style w:type="character" w:customStyle="1" w:styleId="CabealhoChar1">
    <w:name w:val="Cabeçalho Char1"/>
    <w:basedOn w:val="Fontepargpadro"/>
    <w:uiPriority w:val="99"/>
    <w:rsid w:val="000E241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6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41</TotalTime>
  <Pages>1</Pages>
  <Words>487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38</cp:revision>
  <cp:lastPrinted>2022-07-14T15:12:00Z</cp:lastPrinted>
  <dcterms:created xsi:type="dcterms:W3CDTF">2021-08-20T17:16:00Z</dcterms:created>
  <dcterms:modified xsi:type="dcterms:W3CDTF">2025-01-13T21:42:00Z</dcterms:modified>
</cp:coreProperties>
</file>